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70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efbau - Kanalbau - Am Pulverschupp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analbau- und Straßenbau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